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DBFF0" w14:textId="77777777" w:rsidR="00094188" w:rsidRDefault="00094188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PALMER</w:t>
      </w:r>
      <w:r>
        <w:rPr>
          <w:rFonts w:cs="Times New Roman"/>
          <w:szCs w:val="24"/>
        </w:rPr>
        <w:t xml:space="preserve">         (fl.1465)</w:t>
      </w:r>
    </w:p>
    <w:p w14:paraId="0F98FE9B" w14:textId="77777777" w:rsidR="00094188" w:rsidRDefault="00094188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Exeter. Spurrier.</w:t>
      </w:r>
    </w:p>
    <w:p w14:paraId="7B6C3E6C" w14:textId="77777777" w:rsidR="00094188" w:rsidRDefault="00094188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2A3A555" w14:textId="77777777" w:rsidR="00094188" w:rsidRDefault="00094188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B0A572A" w14:textId="77777777" w:rsidR="00094188" w:rsidRDefault="00094188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>Henry Hulle(q.v.) brought a plaint of trepass against him.</w:t>
      </w:r>
    </w:p>
    <w:p w14:paraId="36BEC352" w14:textId="77777777" w:rsidR="00094188" w:rsidRDefault="00094188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57883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150AF496" w14:textId="77777777" w:rsidR="00797AB1" w:rsidRDefault="00797AB1" w:rsidP="00797AB1">
      <w:pPr>
        <w:pStyle w:val="NoSpacing"/>
      </w:pPr>
      <w:r>
        <w:tab/>
        <w:t>1475</w:t>
      </w:r>
      <w:r>
        <w:tab/>
        <w:t>Thomas Dogmanton(q.v.) brought a plaint of trespass against him.</w:t>
      </w:r>
    </w:p>
    <w:p w14:paraId="4FF2148B" w14:textId="79E9F726" w:rsidR="00797AB1" w:rsidRPr="00797AB1" w:rsidRDefault="00797AB1" w:rsidP="00797AB1">
      <w:pPr>
        <w:pStyle w:val="NoSpacing"/>
      </w:pPr>
      <w:r>
        <w:tab/>
      </w:r>
      <w:r>
        <w:tab/>
        <w:t xml:space="preserve">( </w:t>
      </w:r>
      <w:hyperlink r:id="rId7" w:history="1">
        <w:r w:rsidRPr="00F92BCD">
          <w:rPr>
            <w:rStyle w:val="Hyperlink"/>
          </w:rPr>
          <w:t>https://waalt.uh.edu/index.php/CP40/853</w:t>
        </w:r>
      </w:hyperlink>
      <w:r>
        <w:t xml:space="preserve"> )</w:t>
      </w:r>
    </w:p>
    <w:p w14:paraId="4F580232" w14:textId="77777777" w:rsidR="00094188" w:rsidRDefault="00094188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E591718" w14:textId="77777777" w:rsidR="00094188" w:rsidRDefault="00094188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AD7F93E" w14:textId="77777777" w:rsidR="00094188" w:rsidRDefault="00094188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16 May 2024</w:t>
      </w:r>
    </w:p>
    <w:p w14:paraId="71F052E3" w14:textId="5983E847" w:rsidR="00797AB1" w:rsidRDefault="00797AB1" w:rsidP="00094188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June 2025</w:t>
      </w:r>
    </w:p>
    <w:p w14:paraId="24F17E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75899" w14:textId="77777777" w:rsidR="00094188" w:rsidRDefault="00094188" w:rsidP="009139A6">
      <w:r>
        <w:separator/>
      </w:r>
    </w:p>
  </w:endnote>
  <w:endnote w:type="continuationSeparator" w:id="0">
    <w:p w14:paraId="1B24E25B" w14:textId="77777777" w:rsidR="00094188" w:rsidRDefault="000941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36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02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16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B6E73" w14:textId="77777777" w:rsidR="00094188" w:rsidRDefault="00094188" w:rsidP="009139A6">
      <w:r>
        <w:separator/>
      </w:r>
    </w:p>
  </w:footnote>
  <w:footnote w:type="continuationSeparator" w:id="0">
    <w:p w14:paraId="566503A6" w14:textId="77777777" w:rsidR="00094188" w:rsidRDefault="000941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A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FF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90A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188"/>
    <w:rsid w:val="000666E0"/>
    <w:rsid w:val="00094188"/>
    <w:rsid w:val="002510B7"/>
    <w:rsid w:val="00270799"/>
    <w:rsid w:val="0039151A"/>
    <w:rsid w:val="005C130B"/>
    <w:rsid w:val="00797AB1"/>
    <w:rsid w:val="0082286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E8DF3"/>
  <w15:chartTrackingRefBased/>
  <w15:docId w15:val="{BDBDE75D-48D6-4040-9A82-EFD127752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941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53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2024-05-30T12:56:00Z</dcterms:created>
  <dcterms:modified xsi:type="dcterms:W3CDTF">2025-06-11T18:22:00Z</dcterms:modified>
</cp:coreProperties>
</file>